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D28F03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14:paraId="7CF4053E" w:rsidR="00C44B8B" w:rsidRPr="00C86BA1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5F024" w:rsidR="00C44B8B" w:rsidRPr="00C86BA1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86BA1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F50EC" w:rsidR="00C44B8B" w:rsidRPr="00C86BA1" w:rsidRDefault="00342020" w:rsidP="00C44B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86BA1">
              <w:rPr>
                <w:b/>
                <w:sz w:val="26"/>
                <w:szCs w:val="26"/>
                <w:lang w:val="en-US"/>
              </w:rPr>
              <w:t>203A</w:t>
            </w:r>
            <w:r w:rsidR="00EF48ED" w:rsidRPr="00C86BA1">
              <w:rPr>
                <w:b/>
                <w:sz w:val="26"/>
                <w:szCs w:val="26"/>
              </w:rPr>
              <w:t>_02</w:t>
            </w:r>
            <w:r w:rsidR="00EE3EB6">
              <w:rPr>
                <w:b/>
                <w:sz w:val="26"/>
                <w:szCs w:val="26"/>
              </w:rPr>
              <w:t>3</w:t>
            </w:r>
          </w:p>
        </w:tc>
      </w:tr>
      <w:tr w14:paraId="33B5EC21" w:rsidR="00C44B8B" w:rsidRPr="00C86BA1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31FE8" w:rsidR="00C44B8B" w:rsidRPr="00C86BA1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86BA1">
              <w:rPr>
                <w:b/>
                <w:sz w:val="26"/>
                <w:szCs w:val="26"/>
              </w:rPr>
              <w:t xml:space="preserve">Номер материала </w:t>
            </w:r>
            <w:r w:rsidRPr="00C86BA1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73868" w:rsidR="00C44B8B" w:rsidRPr="00C86BA1" w:rsidRDefault="00EE3EB6" w:rsidP="00C44B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E3EB6">
              <w:rPr>
                <w:b/>
                <w:sz w:val="26"/>
                <w:szCs w:val="26"/>
                <w:lang w:val="en-US"/>
              </w:rPr>
              <w:t>2021062</w:t>
            </w:r>
          </w:p>
        </w:tc>
      </w:tr>
    </w:tbl>
    <w:p w14:paraId="2497A3B1" w:rsidR="00C44B8B" w:rsidRPr="00C86BA1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86BA1">
        <w:rPr>
          <w:sz w:val="26"/>
          <w:szCs w:val="26"/>
        </w:rPr>
        <w:t>_____________________________________</w:t>
      </w:r>
    </w:p>
    <w:p w14:paraId="7106D4BC" w:rsidR="00C44B8B" w:rsidRPr="00C86BA1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86BA1">
        <w:rPr>
          <w:sz w:val="26"/>
          <w:szCs w:val="26"/>
        </w:rPr>
        <w:t xml:space="preserve">_____________________________________ </w:t>
      </w:r>
    </w:p>
    <w:p w14:paraId="5A63CE50" w:rsidR="00C44B8B" w:rsidRPr="00C86BA1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86BA1">
        <w:rPr>
          <w:sz w:val="26"/>
          <w:szCs w:val="26"/>
        </w:rPr>
        <w:t>_____________________________________</w:t>
      </w:r>
    </w:p>
    <w:p w14:paraId="596E8692" w:rsidR="00C44B8B" w:rsidRPr="00C86BA1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86BA1">
        <w:rPr>
          <w:sz w:val="26"/>
          <w:szCs w:val="26"/>
        </w:rPr>
        <w:tab/>
      </w:r>
      <w:r w:rsidRPr="00C86BA1">
        <w:rPr>
          <w:sz w:val="26"/>
          <w:szCs w:val="26"/>
        </w:rPr>
        <w:t xml:space="preserve">_______________________ /_____________ </w:t>
      </w:r>
    </w:p>
    <w:p w14:paraId="47C1736E" w:rsidR="00C44B8B" w:rsidRPr="00C86BA1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86BA1">
        <w:rPr>
          <w:sz w:val="26"/>
          <w:szCs w:val="26"/>
        </w:rPr>
        <w:t>“_______” ___________________ 20_____ г.</w:t>
      </w:r>
    </w:p>
    <w:p w14:paraId="19F91058" w:rsidR="00C44B8B" w:rsidRPr="00C86BA1" w:rsidRDefault="00C44B8B" w:rsidP="00C44B8B">
      <w:pPr>
        <w:rPr>
          <w:sz w:val="26"/>
          <w:szCs w:val="26"/>
        </w:rPr>
      </w:pPr>
    </w:p>
    <w:p w14:paraId="36B87F7D" w:rsidR="00C44B8B" w:rsidRPr="00C86BA1" w:rsidRDefault="00C44B8B" w:rsidP="00C44B8B">
      <w:pPr>
        <w:rPr>
          <w:sz w:val="26"/>
          <w:szCs w:val="26"/>
        </w:rPr>
      </w:pPr>
    </w:p>
    <w:p w14:paraId="3BF8027D" w:rsidR="00C44B8B" w:rsidRPr="00C86BA1" w:rsidRDefault="00C44B8B" w:rsidP="00C44B8B">
      <w:pPr>
        <w:rPr>
          <w:sz w:val="26"/>
          <w:szCs w:val="26"/>
        </w:rPr>
      </w:pPr>
    </w:p>
    <w:p w14:paraId="7305F323" w:rsidR="00C44B8B" w:rsidRPr="00C86BA1" w:rsidRDefault="00C44B8B" w:rsidP="00C44B8B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C86BA1">
        <w:rPr>
          <w:sz w:val="26"/>
          <w:szCs w:val="26"/>
        </w:rPr>
        <w:t>ТЕХНИЧЕСКОЕ ЗАДАНИЕ</w:t>
      </w:r>
    </w:p>
    <w:p w14:paraId="7F325C40" w:rsidR="004F6968" w:rsidRPr="00C86BA1" w:rsidRDefault="004F6968" w:rsidP="00773399">
      <w:pPr>
        <w:ind w:firstLine="0"/>
        <w:jc w:val="center"/>
        <w:rPr>
          <w:b/>
          <w:sz w:val="26"/>
          <w:szCs w:val="26"/>
        </w:rPr>
      </w:pPr>
      <w:r w:rsidRPr="00C86BA1">
        <w:rPr>
          <w:b/>
          <w:sz w:val="26"/>
          <w:szCs w:val="26"/>
        </w:rPr>
        <w:t xml:space="preserve">на </w:t>
      </w:r>
      <w:r w:rsidR="00612811" w:rsidRPr="00C86BA1">
        <w:rPr>
          <w:b/>
          <w:sz w:val="26"/>
          <w:szCs w:val="26"/>
        </w:rPr>
        <w:t xml:space="preserve">поставку </w:t>
      </w:r>
      <w:r w:rsidR="007F4188" w:rsidRPr="00C86BA1">
        <w:rPr>
          <w:b/>
          <w:sz w:val="26"/>
          <w:szCs w:val="26"/>
        </w:rPr>
        <w:t>мет</w:t>
      </w:r>
      <w:r w:rsidR="00620938" w:rsidRPr="00C86BA1">
        <w:rPr>
          <w:b/>
          <w:sz w:val="26"/>
          <w:szCs w:val="26"/>
        </w:rPr>
        <w:t>аллопроката</w:t>
      </w:r>
      <w:r w:rsidR="00843900" w:rsidRPr="00C86BA1">
        <w:rPr>
          <w:b/>
          <w:sz w:val="26"/>
          <w:szCs w:val="26"/>
        </w:rPr>
        <w:t xml:space="preserve"> </w:t>
      </w:r>
      <w:r w:rsidR="000B7A38">
        <w:rPr>
          <w:b/>
          <w:sz w:val="26"/>
          <w:szCs w:val="26"/>
        </w:rPr>
        <w:t>(</w:t>
      </w:r>
      <w:r w:rsidR="00EE3EB6">
        <w:rPr>
          <w:b/>
          <w:sz w:val="26"/>
          <w:szCs w:val="26"/>
        </w:rPr>
        <w:t>Лист стальной горячекатаный 2,0</w:t>
      </w:r>
      <w:r w:rsidR="00C86BA1">
        <w:rPr>
          <w:b/>
          <w:sz w:val="26"/>
          <w:szCs w:val="26"/>
        </w:rPr>
        <w:t xml:space="preserve"> </w:t>
      </w:r>
      <w:r w:rsidR="00A25FB9" w:rsidRPr="00C86BA1">
        <w:rPr>
          <w:b/>
          <w:sz w:val="26"/>
          <w:szCs w:val="26"/>
        </w:rPr>
        <w:t>мм</w:t>
      </w:r>
      <w:r w:rsidR="000B7A38">
        <w:rPr>
          <w:b/>
          <w:sz w:val="26"/>
          <w:szCs w:val="26"/>
        </w:rPr>
        <w:t>)</w:t>
      </w:r>
      <w:r w:rsidR="009C0389" w:rsidRPr="00C86BA1">
        <w:rPr>
          <w:b/>
          <w:sz w:val="26"/>
          <w:szCs w:val="26"/>
        </w:rPr>
        <w:t>.</w:t>
      </w:r>
      <w:r w:rsidR="00232E4A" w:rsidRPr="00C86BA1">
        <w:rPr>
          <w:b/>
          <w:sz w:val="26"/>
          <w:szCs w:val="26"/>
        </w:rPr>
        <w:t xml:space="preserve"> </w:t>
      </w:r>
      <w:r w:rsidR="009C0389" w:rsidRPr="00C86BA1">
        <w:rPr>
          <w:b/>
          <w:sz w:val="26"/>
          <w:szCs w:val="26"/>
        </w:rPr>
        <w:t xml:space="preserve">Лот № </w:t>
      </w:r>
      <w:r w:rsidR="00BD2843" w:rsidRPr="000B7A38">
        <w:rPr>
          <w:b/>
          <w:sz w:val="26"/>
          <w:szCs w:val="26"/>
          <w:u w:val="single"/>
        </w:rPr>
        <w:t>203</w:t>
      </w:r>
      <w:r w:rsidR="00620938" w:rsidRPr="000B7A38">
        <w:rPr>
          <w:b/>
          <w:sz w:val="26"/>
          <w:szCs w:val="26"/>
          <w:u w:val="single"/>
          <w:lang w:val="en-US"/>
        </w:rPr>
        <w:t>A</w:t>
      </w:r>
    </w:p>
    <w:p w14:paraId="57C01CFD" w:rsidR="00020DD3" w:rsidRPr="00C86BA1" w:rsidRDefault="00020DD3" w:rsidP="00612811">
      <w:pPr>
        <w:spacing w:line="276" w:lineRule="auto"/>
        <w:ind w:firstLine="709"/>
        <w:rPr>
          <w:sz w:val="26"/>
          <w:szCs w:val="26"/>
        </w:rPr>
      </w:pPr>
    </w:p>
    <w:p w14:paraId="35227CCC" w:rsidR="00394A6F" w:rsidRDefault="00394A6F" w:rsidP="00394A6F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785AE513" w:rsidR="00394A6F" w:rsidRDefault="00394A6F" w:rsidP="00394A6F">
      <w:pPr>
        <w:ind w:firstLine="709"/>
        <w:rPr>
          <w:sz w:val="24"/>
          <w:szCs w:val="24"/>
        </w:rPr>
      </w:pPr>
      <w:r>
        <w:rPr>
          <w:sz w:val="24"/>
          <w:szCs w:val="24"/>
        </w:rPr>
        <w:t>1.1. Технические требования, характеристики металлопроката должны соответствовать параметрам ГОСТ 19903-2015 «Прокат листовой горячекатаный. Сортамент».</w:t>
      </w:r>
    </w:p>
    <w:p w14:paraId="76D1264A" w:rsidR="00394A6F" w:rsidRDefault="00394A6F" w:rsidP="00394A6F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2B34306" w:rsidR="00394A6F" w:rsidRDefault="00394A6F" w:rsidP="00394A6F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47A41F87" w:rsidR="00394A6F" w:rsidRDefault="00394A6F" w:rsidP="00394A6F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14:paraId="32B84EAF" w:rsidR="00394A6F" w:rsidRDefault="00394A6F" w:rsidP="00394A6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B4393AE" w:rsidR="00394A6F" w:rsidRDefault="00394A6F" w:rsidP="00394A6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5E1BA0DD" w:rsidR="00394A6F" w:rsidRDefault="00394A6F" w:rsidP="00394A6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металлопрокат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27450C1" w:rsidR="00394A6F" w:rsidRDefault="00394A6F" w:rsidP="00394A6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14:paraId="3D27EC19" w:rsidR="00394A6F" w:rsidRDefault="00394A6F" w:rsidP="00394A6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C39B883" w:rsidR="00394A6F" w:rsidRDefault="00394A6F" w:rsidP="00394A6F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>2.2. Участник закупочных процедур на право заключения договора на поставку металлопроката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7BB20A6" w:rsidR="00394A6F" w:rsidRDefault="00394A6F" w:rsidP="00394A6F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2.3. Металлопрокат должен соответствовать требованиям:</w:t>
      </w:r>
    </w:p>
    <w:p w14:paraId="34DA14E0" w:rsidR="00394A6F" w:rsidRDefault="00394A6F" w:rsidP="00394A6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bookmarkStart w:id="0" w:name="Поле4"/>
      <w:r>
        <w:rPr>
          <w:sz w:val="24"/>
          <w:szCs w:val="24"/>
        </w:rPr>
        <w:t>ГОСТ 19903-2015 «Прокат листовой горячекатаный. Сортамент»;</w:t>
      </w:r>
    </w:p>
    <w:bookmarkEnd w:id="0"/>
    <w:p w14:paraId="4E0D10E1" w:rsidR="00394A6F" w:rsidRDefault="00394A6F" w:rsidP="00394A6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465F27B8" w:rsidR="008F1054" w:rsidRPr="00CB6078" w:rsidRDefault="00394A6F" w:rsidP="008F105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ab/>
      </w:r>
      <w:r w:rsidR="008F1054" w:rsidRPr="00CB6078">
        <w:rPr>
          <w:sz w:val="24"/>
          <w:szCs w:val="24"/>
        </w:rPr>
        <w:t>2.4. Упаковка, транспортирование, условия и сроки хранения.</w:t>
      </w:r>
    </w:p>
    <w:p w14:paraId="7247767D" w:rsidR="008F1054" w:rsidRPr="00CB6078" w:rsidRDefault="008F1054" w:rsidP="008F1054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7261AAB" w:rsidR="008F1054" w:rsidRPr="00CB6078" w:rsidRDefault="008F1054" w:rsidP="008F1054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14:paraId="4C3226ED" w:rsidR="008F1054" w:rsidRPr="00CB6078" w:rsidRDefault="008F1054" w:rsidP="008F10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D9E12ED" w:rsidR="008F1054" w:rsidRPr="00CB6078" w:rsidRDefault="008F1054" w:rsidP="008F10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4AC5AEF8" w:rsidR="008F1054" w:rsidRPr="00CB6078" w:rsidRDefault="008F1054" w:rsidP="008F1054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</w:r>
      <w:r w:rsidRPr="00CB6078">
        <w:rPr>
          <w:szCs w:val="24"/>
        </w:rPr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14:paraId="76ED101F" w:rsidR="008F1054" w:rsidRDefault="008F1054" w:rsidP="008F1054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</w:r>
      <w:r w:rsidRPr="00CB6078">
        <w:rPr>
          <w:szCs w:val="24"/>
        </w:rPr>
        <w:t>2.6. Срок изготовления металлопроката должен быть не более полугода от момента поставки.</w:t>
      </w:r>
    </w:p>
    <w:p w14:paraId="31191836" w:rsidR="008F1054" w:rsidRPr="00CB6078" w:rsidRDefault="008F1054" w:rsidP="008F10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3C68D29" w:rsidR="008F1054" w:rsidRPr="00CB6078" w:rsidRDefault="008F1054" w:rsidP="008F1054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1F6C1BA2" w:rsidR="008F1054" w:rsidRDefault="008F1054" w:rsidP="008F105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14:paraId="7EC81774" w:rsidR="008F1054" w:rsidRPr="00CB6078" w:rsidRDefault="008F1054" w:rsidP="008F105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5B69A52" w:rsidR="008F1054" w:rsidRPr="00CB6078" w:rsidRDefault="008F1054" w:rsidP="008F1054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6D6ED50" w:rsidR="008F1054" w:rsidRDefault="008F1054" w:rsidP="008F105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14:paraId="12EC6B4B" w:rsidR="008F1054" w:rsidRPr="00CB6078" w:rsidRDefault="008F1054" w:rsidP="008F105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70CE978" w:rsidR="008F1054" w:rsidRPr="00CB6078" w:rsidRDefault="008F1054" w:rsidP="008F1054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B6CB188" w:rsidR="008F1054" w:rsidRDefault="008F1054" w:rsidP="008F105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14:paraId="3FF0B3A6" w:rsidR="008F1054" w:rsidRPr="00CB6078" w:rsidRDefault="008F1054" w:rsidP="008F105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5E673AE" w:rsidR="008F1054" w:rsidRPr="00CB6078" w:rsidRDefault="008F1054" w:rsidP="008F1054">
      <w:pPr>
        <w:pStyle w:val="ad"/>
        <w:numPr>
          <w:ilvl w:val="0"/>
          <w:numId w:val="14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14:paraId="5D27C28A" w:rsidR="008F1054" w:rsidRPr="00CB6078" w:rsidRDefault="008F1054" w:rsidP="008F105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6BD78EAF" w:rsidR="008F1054" w:rsidRPr="00CB6078" w:rsidRDefault="008F1054" w:rsidP="008F105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17BF83D" w:rsidR="008F1054" w:rsidRPr="00CB6078" w:rsidRDefault="008F1054" w:rsidP="008F1054">
      <w:pPr>
        <w:rPr>
          <w:sz w:val="26"/>
          <w:szCs w:val="26"/>
        </w:rPr>
      </w:pPr>
    </w:p>
    <w:p w14:paraId="42D5DCE0" w:rsidR="008F1054" w:rsidRPr="00CB6078" w:rsidRDefault="008F1054" w:rsidP="008F1054">
      <w:pPr>
        <w:rPr>
          <w:sz w:val="26"/>
          <w:szCs w:val="26"/>
        </w:rPr>
      </w:pPr>
    </w:p>
    <w:p w14:paraId="521871FF" w:rsidR="008F1054" w:rsidRPr="00CB6078" w:rsidRDefault="008F1054" w:rsidP="008F1054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14:paraId="301F4BFC" w:rsidR="008F1054" w:rsidRPr="00CB6078" w:rsidRDefault="008F1054" w:rsidP="008F1054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  <w:bookmarkStart w:id="1" w:name="_GoBack"/>
      <w:bookmarkEnd w:id="1"/>
    </w:p>
    <w:sectPr w:rsidR="008F1054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EBBD3D" w:rsidR="000B729F" w:rsidRDefault="000B729F">
      <w:r>
        <w:separator/>
      </w:r>
    </w:p>
  </w:endnote>
  <w:endnote w:type="continuationSeparator" w:id="0">
    <w:p w14:paraId="559A4B43" w:rsidR="000B729F" w:rsidRDefault="000B7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DECF26" w:rsidR="000B729F" w:rsidRDefault="000B729F">
      <w:r>
        <w:separator/>
      </w:r>
    </w:p>
  </w:footnote>
  <w:footnote w:type="continuationSeparator" w:id="0">
    <w:p w14:paraId="2F2F4C4F" w:rsidR="000B729F" w:rsidRDefault="000B72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4FE5B7" w:rsidR="00AD7048" w:rsidRDefault="004839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D3DA175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165AFD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72544F8E"/>
    <w:multiLevelType w:val="hybridMultilevel"/>
    <w:tmpl w:val="7158D420"/>
    <w:lvl w:ilvl="0" w:tplc="945AA8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96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29F"/>
    <w:rsid w:val="000B7329"/>
    <w:rsid w:val="000B7484"/>
    <w:rsid w:val="000B7A38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A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3B48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6C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020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4A6F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9EE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38AB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2E1D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1A24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1054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2680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5FB9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4967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48CD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6BA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C5A1D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424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3EB6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48ED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77A6FAC-4A43-4787-B7C4-C5959E084F55}"/>
  <w14:docId w14:val="20B11304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D675F-2098-4340-85C0-AE6870D15DA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3D2D3978-FF7C-4482-94A7-CD961A0090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FB1247-BD83-4057-BA51-776ADD7E8A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155B6E-653C-4E0E-B24E-E1413DC02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0</TotalTime>
  <Pages>2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Дьяконов Иван Юрьевич</cp:lastModifiedBy>
  <cp:revision>3</cp:revision>
  <cp:lastPrinted>2010-09-30T13:29:00Z</cp:lastPrinted>
  <dcterms:created xsi:type="dcterms:W3CDTF">2020-05-19T07:39:00Z</dcterms:created>
  <dcterms:modified xsi:type="dcterms:W3CDTF">2020-05-20T11:29:00Z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